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83A5C" w14:textId="77777777" w:rsidR="007C4313" w:rsidRDefault="007C4313" w:rsidP="007C4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Davy BURTON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2E839B8D" w14:textId="77777777" w:rsidR="007C4313" w:rsidRDefault="007C4313" w:rsidP="007C4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09F34D66" w14:textId="77777777" w:rsidR="007C4313" w:rsidRDefault="007C4313" w:rsidP="007C4313">
      <w:pPr>
        <w:pStyle w:val="NoSpacing"/>
        <w:rPr>
          <w:rFonts w:cs="Times New Roman"/>
          <w:szCs w:val="24"/>
        </w:rPr>
      </w:pPr>
    </w:p>
    <w:p w14:paraId="55ED03BA" w14:textId="77777777" w:rsidR="007C4313" w:rsidRDefault="007C4313" w:rsidP="007C4313">
      <w:pPr>
        <w:pStyle w:val="NoSpacing"/>
        <w:rPr>
          <w:rFonts w:cs="Times New Roman"/>
          <w:szCs w:val="24"/>
        </w:rPr>
      </w:pPr>
    </w:p>
    <w:p w14:paraId="00B4EB93" w14:textId="77777777" w:rsidR="007C4313" w:rsidRDefault="007C4313" w:rsidP="007C4313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37BE1EE6" w14:textId="77777777" w:rsidR="007C4313" w:rsidRDefault="007C4313" w:rsidP="007C431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3B435C0" w14:textId="77777777" w:rsidR="007C4313" w:rsidRDefault="007C4313" w:rsidP="007C431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37EBDAD" w14:textId="77777777" w:rsidR="007C4313" w:rsidRDefault="007C4313" w:rsidP="007C4313">
      <w:pPr>
        <w:pStyle w:val="NoSpacing"/>
        <w:rPr>
          <w:rFonts w:cs="Times New Roman"/>
          <w:szCs w:val="24"/>
        </w:rPr>
      </w:pPr>
    </w:p>
    <w:p w14:paraId="303F4ECB" w14:textId="77777777" w:rsidR="007C4313" w:rsidRDefault="007C4313" w:rsidP="007C4313">
      <w:pPr>
        <w:pStyle w:val="NoSpacing"/>
        <w:rPr>
          <w:rFonts w:cs="Times New Roman"/>
          <w:szCs w:val="24"/>
        </w:rPr>
      </w:pPr>
    </w:p>
    <w:p w14:paraId="07BE9D63" w14:textId="77777777" w:rsidR="007C4313" w:rsidRDefault="007C4313" w:rsidP="007C4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2022</w:t>
      </w:r>
    </w:p>
    <w:p w14:paraId="2C9179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40D93" w14:textId="77777777" w:rsidR="007C4313" w:rsidRDefault="007C4313" w:rsidP="009139A6">
      <w:r>
        <w:separator/>
      </w:r>
    </w:p>
  </w:endnote>
  <w:endnote w:type="continuationSeparator" w:id="0">
    <w:p w14:paraId="4A7623DD" w14:textId="77777777" w:rsidR="007C4313" w:rsidRDefault="007C43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9A3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CFB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86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3EB66" w14:textId="77777777" w:rsidR="007C4313" w:rsidRDefault="007C4313" w:rsidP="009139A6">
      <w:r>
        <w:separator/>
      </w:r>
    </w:p>
  </w:footnote>
  <w:footnote w:type="continuationSeparator" w:id="0">
    <w:p w14:paraId="2D5B2C86" w14:textId="77777777" w:rsidR="007C4313" w:rsidRDefault="007C43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AA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2D2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A45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313"/>
    <w:rsid w:val="000666E0"/>
    <w:rsid w:val="002510B7"/>
    <w:rsid w:val="005C130B"/>
    <w:rsid w:val="007C431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D30C4"/>
  <w15:chartTrackingRefBased/>
  <w15:docId w15:val="{3E12C2EA-3999-4F5C-9D4B-E70D7C7A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2022-12-22T16:50:00Z</dcterms:created>
  <dcterms:modified xsi:type="dcterms:W3CDTF">2022-12-22T16:50:00Z</dcterms:modified>
</cp:coreProperties>
</file>